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BCE9B" w14:textId="1D633DBE" w:rsidR="00535962" w:rsidRPr="00F7167E" w:rsidRDefault="0007134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4271217" wp14:editId="44DAEA81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D48D57" w14:textId="77777777" w:rsidR="002E1412" w:rsidRPr="002E1412" w:rsidRDefault="0007134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271217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" stroked="f">
                <v:textbox>
                  <w:txbxContent>
                    <w:p w14:paraId="13D48D57" w14:textId="77777777" w:rsidR="002E1412" w:rsidRPr="002E1412" w:rsidRDefault="0007134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39EDA6B1" wp14:editId="6D209FD3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7A06574" wp14:editId="433EE3A4">
                <wp:simplePos x="0" y="0"/>
                <wp:positionH relativeFrom="column">
                  <wp:posOffset>7280275</wp:posOffset>
                </wp:positionH>
                <wp:positionV relativeFrom="paragraph">
                  <wp:posOffset>-584200</wp:posOffset>
                </wp:positionV>
                <wp:extent cx="1615440" cy="701040"/>
                <wp:effectExtent l="12700" t="6350" r="10160" b="698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5F4DAFD" w14:textId="77777777" w:rsidR="00957FDA" w:rsidRPr="00535962" w:rsidRDefault="00957FDA" w:rsidP="00957FDA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D9A92B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A06574" id="Group 21" o:spid="_x0000_s1027" style="position:absolute;margin-left:573.25pt;margin-top:-4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5F4DAFD" w14:textId="77777777" w:rsidR="00957FDA" w:rsidRPr="00535962" w:rsidRDefault="00957FDA" w:rsidP="00957FDA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1D9A92B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F60DA18" wp14:editId="6A1C2BC1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561C75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60DA18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/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lI2Wf+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14561C75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9BCB72" wp14:editId="2B39BD64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6079F6E1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2762D2A" wp14:editId="3AAF9CD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BCB72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6079F6E1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2762D2A" wp14:editId="3AAF9CD1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447201E6" w14:textId="78B1BE93" w:rsidR="00535962" w:rsidRPr="00535962" w:rsidRDefault="00071342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0D8B0A7" wp14:editId="78087D09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ED902B" w14:textId="77777777" w:rsidR="00F7443C" w:rsidRPr="004767CC" w:rsidRDefault="0007134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8B0A7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" stroked="f">
                <v:textbox>
                  <w:txbxContent>
                    <w:p w14:paraId="3BED902B" w14:textId="77777777" w:rsidR="00F7443C" w:rsidRPr="004767CC" w:rsidRDefault="0007134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FDC125" wp14:editId="3C8672CC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88F3A" w14:textId="77777777" w:rsidR="0026335F" w:rsidRPr="0026335F" w:rsidRDefault="0007134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FDC125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" filled="f" stroked="f">
                <v:textbox>
                  <w:txbxContent>
                    <w:p w14:paraId="2C588F3A" w14:textId="77777777" w:rsidR="0026335F" w:rsidRPr="0026335F" w:rsidRDefault="0007134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4BFBC7A" w14:textId="72D46E8C" w:rsidR="00535962" w:rsidRDefault="00071342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8E7976A" wp14:editId="57F5268A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DB33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7976A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049DB33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AAE920D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72DF515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625CEA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737471B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553A7B8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3FA1B6FF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39F61D0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31C40E2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495EBC23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526474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F9A8D35" w14:textId="77777777" w:rsidTr="00A24343">
        <w:trPr>
          <w:trHeight w:val="457"/>
          <w:jc w:val="center"/>
        </w:trPr>
        <w:tc>
          <w:tcPr>
            <w:tcW w:w="849" w:type="dxa"/>
          </w:tcPr>
          <w:p w14:paraId="7C3FAEB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21FCE3F" w14:textId="77777777" w:rsidR="0037246F" w:rsidRDefault="0037246F" w:rsidP="00BB657B">
            <w:pPr>
              <w:spacing w:after="0" w:line="240" w:lineRule="auto"/>
            </w:pPr>
          </w:p>
          <w:p w14:paraId="0938204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93B120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A2F15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B5B4E0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8CCD0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67079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1BB7021" w14:textId="77777777" w:rsidTr="00A24343">
        <w:trPr>
          <w:trHeight w:val="477"/>
          <w:jc w:val="center"/>
        </w:trPr>
        <w:tc>
          <w:tcPr>
            <w:tcW w:w="849" w:type="dxa"/>
          </w:tcPr>
          <w:p w14:paraId="47281F4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9454F71" w14:textId="77777777" w:rsidR="0037246F" w:rsidRDefault="0037246F" w:rsidP="00BB657B">
            <w:pPr>
              <w:spacing w:after="0" w:line="240" w:lineRule="auto"/>
            </w:pPr>
          </w:p>
          <w:p w14:paraId="2305A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A25C9A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B6B13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BA3E4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8F366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CB61E76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382584B" w14:textId="77777777" w:rsidTr="00A24343">
        <w:trPr>
          <w:trHeight w:val="477"/>
          <w:jc w:val="center"/>
        </w:trPr>
        <w:tc>
          <w:tcPr>
            <w:tcW w:w="849" w:type="dxa"/>
          </w:tcPr>
          <w:p w14:paraId="1EC984F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3FEF5E9" w14:textId="77777777" w:rsidR="0037246F" w:rsidRDefault="0037246F" w:rsidP="00BB657B">
            <w:pPr>
              <w:spacing w:after="0" w:line="240" w:lineRule="auto"/>
            </w:pPr>
          </w:p>
          <w:p w14:paraId="572CC0F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AF47F7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0CB55C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3A72AE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4F26D2A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F6C944F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EC10CD4" w14:textId="77777777" w:rsidTr="00A24343">
        <w:trPr>
          <w:trHeight w:val="477"/>
          <w:jc w:val="center"/>
        </w:trPr>
        <w:tc>
          <w:tcPr>
            <w:tcW w:w="849" w:type="dxa"/>
          </w:tcPr>
          <w:p w14:paraId="5A81F48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68FFE72" w14:textId="77777777" w:rsidR="0037246F" w:rsidRDefault="0037246F" w:rsidP="00BB657B">
            <w:pPr>
              <w:spacing w:after="0" w:line="240" w:lineRule="auto"/>
            </w:pPr>
          </w:p>
          <w:p w14:paraId="1D2135D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E1BCF4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BEAA90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64638F7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84AAB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96156F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37D39EA" w14:textId="77777777" w:rsidTr="00A24343">
        <w:trPr>
          <w:trHeight w:val="477"/>
          <w:jc w:val="center"/>
        </w:trPr>
        <w:tc>
          <w:tcPr>
            <w:tcW w:w="849" w:type="dxa"/>
          </w:tcPr>
          <w:p w14:paraId="5F16021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5C48AF" w14:textId="77777777" w:rsidR="0037246F" w:rsidRDefault="0037246F" w:rsidP="00BB657B">
            <w:pPr>
              <w:spacing w:after="0" w:line="240" w:lineRule="auto"/>
            </w:pPr>
          </w:p>
          <w:p w14:paraId="715D51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4019D8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D05D35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38A3F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9B4B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3E42C1D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FF159E7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362396A2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0E56896A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28E262B4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3912A379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1B16276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3BF2A170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66282BAA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E1FFAC4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BE3FB29" w14:textId="28239E51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071342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7A8715D" wp14:editId="706D31FD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2C812B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8715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3F2C812B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CECD5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46ED96B1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21E19" w14:textId="48454A34" w:rsidR="001007E7" w:rsidRDefault="00071342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6549922" wp14:editId="550BFF12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1FE1CD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8267A8C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738171C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654992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7E1FE1CD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8267A8C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738171C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199933A" w14:textId="71D95806" w:rsidR="001007E7" w:rsidRDefault="00071342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839727" wp14:editId="60066EE6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D40D29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6839727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1AD40D29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5BB1F25C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14A78EC" wp14:editId="510DFA0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54AB888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1A492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14EDE18A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203EE2E6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2793560A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71342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12F6FCE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6339AD610CC1449DC30782DCDCB5EB" ma:contentTypeVersion="25" ma:contentTypeDescription="Crear nuevo documento." ma:contentTypeScope="" ma:versionID="05f15a5d68694d662aebabb7e1bc3200">
  <xsd:schema xmlns:xsd="http://www.w3.org/2001/XMLSchema" xmlns:xs="http://www.w3.org/2001/XMLSchema" xmlns:p="http://schemas.microsoft.com/office/2006/metadata/properties" xmlns:ns2="ddebc3c3-48af-4073-a293-dba40ad514ce" xmlns:ns3="9ffd14d9-7aa0-4ca3-81b5-9762f912e364" targetNamespace="http://schemas.microsoft.com/office/2006/metadata/properties" ma:root="true" ma:fieldsID="5e0c46b8656ffbe4672e895682b0c35a" ns2:_="" ns3:_="">
    <xsd:import namespace="ddebc3c3-48af-4073-a293-dba40ad514ce"/>
    <xsd:import namespace="9ffd14d9-7aa0-4ca3-81b5-9762f912e3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bc3c3-48af-4073-a293-dba40ad514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d14d9-7aa0-4ca3-81b5-9762f912e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94c2b38-a466-4d47-9b5f-56b0059b68a6}" ma:internalName="TaxCatchAll" ma:showField="CatchAllData" ma:web="9ffd14d9-7aa0-4ca3-81b5-9762f912e3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ebc3c3-48af-4073-a293-dba40ad514ce">
      <Terms xmlns="http://schemas.microsoft.com/office/infopath/2007/PartnerControls"/>
    </lcf76f155ced4ddcb4097134ff3c332f>
    <TaxCatchAll xmlns="9ffd14d9-7aa0-4ca3-81b5-9762f912e364" xsi:nil="true"/>
  </documentManagement>
</p:properties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6007DD-2343-4F6F-8B22-50A2CD3400FC}"/>
</file>

<file path=customXml/itemProps3.xml><?xml version="1.0" encoding="utf-8"?>
<ds:datastoreItem xmlns:ds="http://schemas.openxmlformats.org/officeDocument/2006/customXml" ds:itemID="{2DB2DCA2-5145-45D0-AC19-2B8D57FA9277}"/>
</file>

<file path=customXml/itemProps4.xml><?xml version="1.0" encoding="utf-8"?>
<ds:datastoreItem xmlns:ds="http://schemas.openxmlformats.org/officeDocument/2006/customXml" ds:itemID="{3BCF3A4D-749D-474C-B92F-560644AB60F1}"/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0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Aneudys Rodríguez</cp:lastModifiedBy>
  <cp:revision>2</cp:revision>
  <cp:lastPrinted>2011-03-04T18:27:00Z</cp:lastPrinted>
  <dcterms:created xsi:type="dcterms:W3CDTF">2021-11-22T14:53:00Z</dcterms:created>
  <dcterms:modified xsi:type="dcterms:W3CDTF">2021-11-22T14:53:00Z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0x010100106339AD610CC1449DC30782DCDCB5EB</vt:lpwstr>
  </property>
  <property fmtid="{D5CDD505-2E9C-101B-9397-08002B2CF9AE}" pid="3" name="Order">
    <vt:r8>1570400</vt:r8>
  </property>
  <property fmtid="{D5CDD505-2E9C-101B-9397-08002B2CF9AE}" pid="4" name="MediaServiceImageTags">
    <vt:lpwstr/>
  </property>
</Properties>
</file>