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4A85" w14:textId="77777777" w:rsidR="00535962" w:rsidRPr="00F7167E" w:rsidRDefault="00FA2AF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77EF48" wp14:editId="21238D5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0F9A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77EF48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75F0F9A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6BF17FD8" wp14:editId="2AC2616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1E8CE4" wp14:editId="7510120B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686C68" w14:textId="77777777" w:rsidR="0026335F" w:rsidRPr="0026335F" w:rsidRDefault="00A008A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E8CE4"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39686C68" w14:textId="77777777" w:rsidR="0026335F" w:rsidRPr="0026335F" w:rsidRDefault="00A008A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4911CB9" wp14:editId="4E0787E6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9D6514" w14:textId="77777777"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361CA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11CB9"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9D6514" w14:textId="77777777"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A361CA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F56038" wp14:editId="0D78F9C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2C4006C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683DEC" wp14:editId="0D1C7F99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56038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2C4006C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683DEC" wp14:editId="0D1C7F99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178A5CF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512C198" wp14:editId="6B99EBE9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C0C1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2C198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39BC0C1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C7DD9B4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FC480D" wp14:editId="0B64DEB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DF804" w14:textId="77777777" w:rsidR="002E1412" w:rsidRPr="002E1412" w:rsidRDefault="00A008A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C480D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148DF804" w14:textId="77777777" w:rsidR="002E1412" w:rsidRPr="002E1412" w:rsidRDefault="00A008A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315B09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225A2B2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BFAFC0" wp14:editId="4FC619D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B39E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FAFC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65CB39E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8DF65D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DB0734" wp14:editId="56B04083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A9071F" w14:textId="77777777" w:rsidR="002E1412" w:rsidRPr="002E1412" w:rsidRDefault="00A008A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B0734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6FA9071F" w14:textId="77777777" w:rsidR="002E1412" w:rsidRPr="002E1412" w:rsidRDefault="00A008A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521D5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23CED66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66C248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BA36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C1196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9D28FC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9900933" w14:textId="77777777" w:rsidTr="00E82502">
        <w:trPr>
          <w:cantSplit/>
          <w:trHeight w:val="440"/>
        </w:trPr>
        <w:tc>
          <w:tcPr>
            <w:tcW w:w="9252" w:type="dxa"/>
          </w:tcPr>
          <w:p w14:paraId="4DE3DC8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BB2022F" w14:textId="77777777" w:rsidTr="00E82502">
        <w:trPr>
          <w:cantSplit/>
          <w:trHeight w:val="440"/>
        </w:trPr>
        <w:tc>
          <w:tcPr>
            <w:tcW w:w="9252" w:type="dxa"/>
          </w:tcPr>
          <w:p w14:paraId="65BDC16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C3D572A" w14:textId="77777777" w:rsidTr="00E82502">
        <w:trPr>
          <w:cantSplit/>
          <w:trHeight w:val="440"/>
        </w:trPr>
        <w:tc>
          <w:tcPr>
            <w:tcW w:w="9252" w:type="dxa"/>
          </w:tcPr>
          <w:p w14:paraId="370A968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7040F76" w14:textId="77777777" w:rsidTr="00E82502">
        <w:trPr>
          <w:cantSplit/>
          <w:trHeight w:val="440"/>
        </w:trPr>
        <w:tc>
          <w:tcPr>
            <w:tcW w:w="9252" w:type="dxa"/>
          </w:tcPr>
          <w:p w14:paraId="4845C0D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F33A61D" w14:textId="77777777" w:rsidTr="00E82502">
        <w:trPr>
          <w:cantSplit/>
          <w:trHeight w:val="440"/>
        </w:trPr>
        <w:tc>
          <w:tcPr>
            <w:tcW w:w="9252" w:type="dxa"/>
          </w:tcPr>
          <w:p w14:paraId="31D1F86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DAAB561" w14:textId="77777777" w:rsidTr="00E82502">
        <w:trPr>
          <w:cantSplit/>
          <w:trHeight w:val="440"/>
        </w:trPr>
        <w:tc>
          <w:tcPr>
            <w:tcW w:w="9252" w:type="dxa"/>
          </w:tcPr>
          <w:p w14:paraId="5B789B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CFDC5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E839C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A0D67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F4FA6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8FD1E1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DB89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4E6DBB8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CB7B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429072" wp14:editId="18AC50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95B4AC" wp14:editId="7B40ECD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57C39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6F805E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95B4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1957C39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6F805E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CBFE4F" wp14:editId="20E7C15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A2E6A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CBFE4F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EA2E6AE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A7E4C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AFFAD5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DAA75D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F76B3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7C5E1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CDB6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1915D991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08A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C5D619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05f15a5d68694d662aebabb7e1bc3200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5e0c46b8656ffbe4672e895682b0c35a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B17E3-3F4B-4046-B3C2-25078F0DC41F}"/>
</file>

<file path=customXml/itemProps3.xml><?xml version="1.0" encoding="utf-8"?>
<ds:datastoreItem xmlns:ds="http://schemas.openxmlformats.org/officeDocument/2006/customXml" ds:itemID="{04C9A760-55C0-418C-AD9C-757B77B2F04F}"/>
</file>

<file path=customXml/itemProps4.xml><?xml version="1.0" encoding="utf-8"?>
<ds:datastoreItem xmlns:ds="http://schemas.openxmlformats.org/officeDocument/2006/customXml" ds:itemID="{28402126-6197-475E-9617-42C5D9B8900F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Aneudys Rodríguez</cp:lastModifiedBy>
  <cp:revision>2</cp:revision>
  <cp:lastPrinted>2011-03-04T18:48:00Z</cp:lastPrinted>
  <dcterms:created xsi:type="dcterms:W3CDTF">2021-11-22T14:53:00Z</dcterms:created>
  <dcterms:modified xsi:type="dcterms:W3CDTF">2021-11-22T14:53:00Z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  <property fmtid="{D5CDD505-2E9C-101B-9397-08002B2CF9AE}" pid="3" name="Order">
    <vt:r8>1570800</vt:r8>
  </property>
  <property fmtid="{D5CDD505-2E9C-101B-9397-08002B2CF9AE}" pid="4" name="MediaServiceImageTags">
    <vt:lpwstr/>
  </property>
</Properties>
</file>